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500"/>
      </w:tblGrid>
      <w:tr w:rsidR="00CE1850" w14:paraId="412F6EFD" w14:textId="77777777" w:rsidTr="00CE1850">
        <w:tc>
          <w:tcPr>
            <w:tcW w:w="5500" w:type="dxa"/>
            <w:hideMark/>
          </w:tcPr>
          <w:p w14:paraId="39EFD79D" w14:textId="77777777" w:rsidR="00CE1850" w:rsidRDefault="00CE1850" w:rsidP="00832205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CE1850" w14:paraId="47620A8E" w14:textId="77777777" w:rsidTr="00CE1850">
        <w:tc>
          <w:tcPr>
            <w:tcW w:w="5500" w:type="dxa"/>
            <w:hideMark/>
          </w:tcPr>
          <w:p w14:paraId="53C1A84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                    главный инженер филиала</w:t>
            </w:r>
          </w:p>
        </w:tc>
      </w:tr>
      <w:tr w:rsidR="00CE1850" w14:paraId="6ADEDD1A" w14:textId="77777777" w:rsidTr="00CE1850">
        <w:tc>
          <w:tcPr>
            <w:tcW w:w="5500" w:type="dxa"/>
            <w:hideMark/>
          </w:tcPr>
          <w:p w14:paraId="173BC41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ПАО «МРСК Центра» - «Воронежэнерго»</w:t>
            </w:r>
          </w:p>
        </w:tc>
      </w:tr>
      <w:tr w:rsidR="00CE1850" w14:paraId="478B06B4" w14:textId="77777777" w:rsidTr="00CE1850">
        <w:tc>
          <w:tcPr>
            <w:tcW w:w="5500" w:type="dxa"/>
            <w:hideMark/>
          </w:tcPr>
          <w:p w14:paraId="02D52F7A" w14:textId="77777777" w:rsidR="00CE1850" w:rsidRDefault="00CE1850" w:rsidP="0083220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</w:t>
            </w:r>
            <w:r>
              <w:rPr>
                <w:b/>
                <w:sz w:val="26"/>
                <w:szCs w:val="26"/>
              </w:rPr>
              <w:t>В. А. Антонов</w:t>
            </w:r>
          </w:p>
        </w:tc>
      </w:tr>
      <w:tr w:rsidR="00CE1850" w14:paraId="2C6F31DC" w14:textId="77777777" w:rsidTr="00CE1850">
        <w:tc>
          <w:tcPr>
            <w:tcW w:w="5500" w:type="dxa"/>
            <w:hideMark/>
          </w:tcPr>
          <w:p w14:paraId="3B8D07C0" w14:textId="577BCAE1" w:rsidR="00CE1850" w:rsidRDefault="00CE1850" w:rsidP="007C3778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 201</w:t>
            </w:r>
            <w:r w:rsidR="007C377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 г.</w:t>
            </w:r>
          </w:p>
        </w:tc>
      </w:tr>
    </w:tbl>
    <w:p w14:paraId="07CC3440" w14:textId="40D887FC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07CC344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2" w14:textId="45A9662A" w:rsidR="00C44B8B" w:rsidRPr="0073431B" w:rsidRDefault="00C44B8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C44B8B" w14:paraId="07CC344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C3445" w14:textId="5B484177" w:rsidR="00C44B8B" w:rsidRPr="00634CB9" w:rsidRDefault="005905B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905B9">
              <w:rPr>
                <w:b/>
                <w:sz w:val="26"/>
                <w:szCs w:val="26"/>
                <w:lang w:val="en-US"/>
              </w:rPr>
              <w:t>2325234</w:t>
            </w:r>
          </w:p>
        </w:tc>
      </w:tr>
    </w:tbl>
    <w:p w14:paraId="07CC344C" w14:textId="77777777" w:rsidR="00C44B8B" w:rsidRPr="00CB6078" w:rsidRDefault="00C44B8B" w:rsidP="00C44B8B"/>
    <w:p w14:paraId="07CC344D" w14:textId="77777777" w:rsidR="00C44B8B" w:rsidRPr="00CB6078" w:rsidRDefault="00C44B8B" w:rsidP="00C44B8B"/>
    <w:p w14:paraId="07CC344E" w14:textId="77777777" w:rsidR="00C44B8B" w:rsidRDefault="00C44B8B" w:rsidP="00C44B8B"/>
    <w:p w14:paraId="3DC05574" w14:textId="77777777" w:rsidR="00CE1850" w:rsidRDefault="00CE1850" w:rsidP="00C44B8B"/>
    <w:p w14:paraId="169B2274" w14:textId="77777777" w:rsidR="00CE1850" w:rsidRPr="00CB6078" w:rsidRDefault="00CE1850" w:rsidP="00C44B8B"/>
    <w:p w14:paraId="07CC344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7CC3450" w14:textId="470C6796" w:rsidR="00612811" w:rsidRPr="00910712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D67ED9">
        <w:rPr>
          <w:b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2C85">
        <w:rPr>
          <w:b/>
          <w:sz w:val="26"/>
          <w:szCs w:val="26"/>
        </w:rPr>
        <w:t>(</w:t>
      </w:r>
      <w:r w:rsidR="005905B9" w:rsidRPr="005905B9">
        <w:rPr>
          <w:b/>
          <w:sz w:val="26"/>
          <w:szCs w:val="26"/>
        </w:rPr>
        <w:t>ХОМУТ Х36 3.407.1-143.8.51</w:t>
      </w:r>
      <w:r w:rsidR="00D42C85">
        <w:rPr>
          <w:b/>
          <w:sz w:val="26"/>
          <w:szCs w:val="26"/>
        </w:rPr>
        <w:t>)</w:t>
      </w:r>
      <w:r w:rsidR="00A21619">
        <w:rPr>
          <w:b/>
          <w:sz w:val="26"/>
          <w:szCs w:val="26"/>
        </w:rPr>
        <w:t>.</w:t>
      </w:r>
      <w:r w:rsidR="00232E4A" w:rsidRPr="00D67ED9">
        <w:rPr>
          <w:b/>
          <w:sz w:val="26"/>
          <w:szCs w:val="26"/>
        </w:rPr>
        <w:t xml:space="preserve"> </w:t>
      </w:r>
      <w:r w:rsidR="009C0389" w:rsidRPr="00D67ED9">
        <w:rPr>
          <w:b/>
          <w:sz w:val="26"/>
          <w:szCs w:val="26"/>
        </w:rPr>
        <w:t xml:space="preserve"> Лот № </w:t>
      </w:r>
      <w:r w:rsidR="00F115B9" w:rsidRPr="00D67ED9">
        <w:rPr>
          <w:b/>
          <w:sz w:val="26"/>
          <w:szCs w:val="26"/>
        </w:rPr>
        <w:t>203</w:t>
      </w:r>
      <w:r w:rsidR="00F115B9" w:rsidRPr="00D67ED9">
        <w:rPr>
          <w:b/>
          <w:sz w:val="26"/>
          <w:szCs w:val="26"/>
          <w:lang w:val="en-US"/>
        </w:rPr>
        <w:t>C</w:t>
      </w:r>
    </w:p>
    <w:p w14:paraId="54A92505" w14:textId="77777777" w:rsidR="00CE1850" w:rsidRPr="0095396F" w:rsidRDefault="00CE1850" w:rsidP="00773399">
      <w:pPr>
        <w:ind w:firstLine="0"/>
        <w:jc w:val="center"/>
        <w:rPr>
          <w:sz w:val="24"/>
          <w:szCs w:val="24"/>
          <w:u w:val="single"/>
        </w:rPr>
      </w:pPr>
    </w:p>
    <w:p w14:paraId="7C95C431" w14:textId="1048A91F" w:rsidR="00CE1850" w:rsidRDefault="007C3778" w:rsidP="007C3778">
      <w:pPr>
        <w:pStyle w:val="ad"/>
        <w:numPr>
          <w:ilvl w:val="0"/>
          <w:numId w:val="13"/>
        </w:numPr>
        <w:tabs>
          <w:tab w:val="left" w:pos="709"/>
        </w:tabs>
        <w:spacing w:line="276" w:lineRule="auto"/>
        <w:ind w:left="567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CE1850">
        <w:rPr>
          <w:b/>
          <w:bCs/>
          <w:sz w:val="26"/>
          <w:szCs w:val="26"/>
        </w:rPr>
        <w:t>Общая часть.</w:t>
      </w:r>
    </w:p>
    <w:p w14:paraId="18948736" w14:textId="2D44EB91" w:rsidR="00CE1850" w:rsidRDefault="00CE1850" w:rsidP="009409DE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ПАО «МРСК Центра» производит закупку </w:t>
      </w:r>
      <w:r>
        <w:rPr>
          <w:bCs/>
          <w:sz w:val="26"/>
          <w:szCs w:val="26"/>
        </w:rPr>
        <w:t>траверс</w:t>
      </w:r>
      <w:r>
        <w:rPr>
          <w:sz w:val="26"/>
          <w:szCs w:val="26"/>
        </w:rPr>
        <w:t xml:space="preserve"> (</w:t>
      </w:r>
      <w:r w:rsidR="005905B9" w:rsidRPr="005905B9">
        <w:rPr>
          <w:sz w:val="26"/>
          <w:szCs w:val="26"/>
        </w:rPr>
        <w:t>ХОМУТ Х36 3.407.1-143.8.51</w:t>
      </w:r>
      <w:r>
        <w:rPr>
          <w:sz w:val="26"/>
          <w:szCs w:val="26"/>
        </w:rPr>
        <w:t>).</w:t>
      </w:r>
    </w:p>
    <w:p w14:paraId="1513DC64" w14:textId="77777777" w:rsidR="00CE1850" w:rsidRDefault="00CE1850" w:rsidP="00CE1850">
      <w:pPr>
        <w:ind w:firstLine="0"/>
        <w:rPr>
          <w:sz w:val="26"/>
          <w:szCs w:val="26"/>
        </w:rPr>
      </w:pPr>
    </w:p>
    <w:p w14:paraId="2CFF2E8A" w14:textId="5078A36E" w:rsidR="00CE1850" w:rsidRDefault="00CE1850" w:rsidP="007C3778">
      <w:pPr>
        <w:ind w:firstLine="0"/>
        <w:rPr>
          <w:sz w:val="24"/>
          <w:szCs w:val="24"/>
        </w:rPr>
      </w:pPr>
      <w:r>
        <w:rPr>
          <w:b/>
          <w:sz w:val="26"/>
          <w:szCs w:val="26"/>
        </w:rPr>
        <w:t xml:space="preserve">      </w:t>
      </w:r>
    </w:p>
    <w:p w14:paraId="07CC3451" w14:textId="77777777" w:rsidR="00020DD3" w:rsidRPr="0095396F" w:rsidRDefault="00020DD3" w:rsidP="00612811">
      <w:pPr>
        <w:spacing w:line="276" w:lineRule="auto"/>
        <w:ind w:firstLine="709"/>
        <w:rPr>
          <w:sz w:val="24"/>
          <w:szCs w:val="24"/>
          <w:u w:val="single"/>
        </w:rPr>
      </w:pPr>
    </w:p>
    <w:p w14:paraId="07CC3452" w14:textId="7D2E5023" w:rsidR="00612811" w:rsidRPr="007C3778" w:rsidRDefault="00612811" w:rsidP="007C3778">
      <w:pPr>
        <w:pStyle w:val="ad"/>
        <w:numPr>
          <w:ilvl w:val="0"/>
          <w:numId w:val="13"/>
        </w:numPr>
        <w:tabs>
          <w:tab w:val="left" w:pos="851"/>
        </w:tabs>
        <w:spacing w:line="276" w:lineRule="auto"/>
        <w:rPr>
          <w:b/>
          <w:bCs/>
          <w:sz w:val="26"/>
          <w:szCs w:val="26"/>
        </w:rPr>
      </w:pPr>
      <w:r w:rsidRPr="007C3778">
        <w:rPr>
          <w:b/>
          <w:bCs/>
          <w:sz w:val="26"/>
          <w:szCs w:val="26"/>
        </w:rPr>
        <w:t xml:space="preserve">Технические требования к </w:t>
      </w:r>
      <w:r w:rsidR="000D4FD2" w:rsidRPr="007C3778">
        <w:rPr>
          <w:b/>
          <w:bCs/>
          <w:sz w:val="26"/>
          <w:szCs w:val="26"/>
        </w:rPr>
        <w:t>продукции</w:t>
      </w:r>
      <w:r w:rsidRPr="007C3778">
        <w:rPr>
          <w:b/>
          <w:bCs/>
          <w:sz w:val="26"/>
          <w:szCs w:val="26"/>
        </w:rPr>
        <w:t>.</w:t>
      </w:r>
    </w:p>
    <w:p w14:paraId="07CC3453" w14:textId="3F789CBD" w:rsidR="004F4E9E" w:rsidRPr="00B657F2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42C85">
        <w:rPr>
          <w:sz w:val="24"/>
          <w:szCs w:val="24"/>
        </w:rPr>
        <w:t xml:space="preserve">характеристики </w:t>
      </w:r>
      <w:r w:rsidR="00D67ED9" w:rsidRPr="00D42C85">
        <w:rPr>
          <w:sz w:val="24"/>
          <w:szCs w:val="24"/>
        </w:rPr>
        <w:t xml:space="preserve">траверс </w:t>
      </w:r>
      <w:r w:rsidR="004F4E9E" w:rsidRPr="00D42C85">
        <w:rPr>
          <w:sz w:val="24"/>
          <w:szCs w:val="24"/>
        </w:rPr>
        <w:t xml:space="preserve">должны соответствовать </w:t>
      </w:r>
      <w:r w:rsidR="001759FB" w:rsidRPr="00D42C85">
        <w:rPr>
          <w:sz w:val="24"/>
          <w:szCs w:val="24"/>
        </w:rPr>
        <w:t>требованиям</w:t>
      </w:r>
      <w:r w:rsidR="00A21619">
        <w:rPr>
          <w:sz w:val="24"/>
          <w:szCs w:val="24"/>
        </w:rPr>
        <w:t xml:space="preserve"> </w:t>
      </w:r>
      <w:r w:rsidR="00D67ED9" w:rsidRPr="00D42C85">
        <w:rPr>
          <w:sz w:val="24"/>
          <w:szCs w:val="24"/>
        </w:rPr>
        <w:t>Т</w:t>
      </w:r>
      <w:bookmarkStart w:id="0" w:name="Поле4"/>
      <w:r w:rsidR="00170DC0" w:rsidRPr="00D42C85">
        <w:rPr>
          <w:sz w:val="24"/>
          <w:szCs w:val="24"/>
        </w:rPr>
        <w:t xml:space="preserve">ипового проекта </w:t>
      </w:r>
      <w:r w:rsidR="0058687F" w:rsidRPr="0058687F">
        <w:rPr>
          <w:sz w:val="24"/>
          <w:szCs w:val="24"/>
        </w:rPr>
        <w:t>3.407.1-143.8.51</w:t>
      </w:r>
      <w:r w:rsidR="0073431B" w:rsidRPr="00D42C85">
        <w:rPr>
          <w:sz w:val="24"/>
          <w:szCs w:val="24"/>
        </w:rPr>
        <w:t>.</w:t>
      </w:r>
      <w:bookmarkEnd w:id="0"/>
    </w:p>
    <w:p w14:paraId="07CC345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CC3455" w14:textId="4628A5EF" w:rsidR="001C0144" w:rsidRPr="009409DE" w:rsidRDefault="001C0144" w:rsidP="007C3778">
      <w:pPr>
        <w:pStyle w:val="ad"/>
        <w:numPr>
          <w:ilvl w:val="0"/>
          <w:numId w:val="16"/>
        </w:numPr>
        <w:tabs>
          <w:tab w:val="left" w:pos="567"/>
        </w:tabs>
        <w:spacing w:line="276" w:lineRule="auto"/>
        <w:ind w:left="993" w:hanging="709"/>
        <w:rPr>
          <w:b/>
          <w:bCs/>
          <w:sz w:val="26"/>
          <w:szCs w:val="26"/>
        </w:rPr>
      </w:pPr>
      <w:r w:rsidRPr="009409DE">
        <w:rPr>
          <w:b/>
          <w:bCs/>
          <w:sz w:val="26"/>
          <w:szCs w:val="26"/>
        </w:rPr>
        <w:t xml:space="preserve">Общие требования. </w:t>
      </w:r>
    </w:p>
    <w:p w14:paraId="07CC3456" w14:textId="5E06C0C3" w:rsidR="001C0144" w:rsidRDefault="007C3778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1C0144">
        <w:rPr>
          <w:sz w:val="24"/>
          <w:szCs w:val="24"/>
        </w:rPr>
        <w:t>.1. К поставке допускаются траверсы, отвечающие следующим требованиям:</w:t>
      </w:r>
    </w:p>
    <w:p w14:paraId="07CC3457" w14:textId="77777777"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07CC3458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CC3459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CC345A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CC345B" w14:textId="0214E456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CC345C" w14:textId="6C0B142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CC345D" w14:textId="27A8E63B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C345E" w14:textId="17E5F40C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CC345F" w14:textId="77777777"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07CC3460" w14:textId="77777777" w:rsidR="001C0144" w:rsidRDefault="001C0144" w:rsidP="001C01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7CC3461" w14:textId="47CD777C" w:rsidR="001C0144" w:rsidRDefault="001C0144" w:rsidP="001C014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3778">
        <w:rPr>
          <w:sz w:val="24"/>
          <w:szCs w:val="24"/>
        </w:rPr>
        <w:t>3</w:t>
      </w:r>
      <w:r>
        <w:rPr>
          <w:sz w:val="24"/>
          <w:szCs w:val="24"/>
        </w:rPr>
        <w:t xml:space="preserve">.2. Участник закупочных процедур на право заключения договора на поставку траверс для нужд </w:t>
      </w:r>
      <w:r w:rsidR="00CE1850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CC3462" w14:textId="798B819A" w:rsidR="001C0144" w:rsidRDefault="001C0144" w:rsidP="001C01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 w:rsidR="007C3778">
        <w:rPr>
          <w:sz w:val="24"/>
          <w:szCs w:val="24"/>
        </w:rPr>
        <w:t>3</w:t>
      </w:r>
      <w:r>
        <w:rPr>
          <w:sz w:val="24"/>
          <w:szCs w:val="24"/>
        </w:rPr>
        <w:t xml:space="preserve">.3. Траверсы должны соответствовать требованиям «Правил устройства электроустановок» (ПУЭ) (7-е издание) и требованиям: </w:t>
      </w:r>
    </w:p>
    <w:p w14:paraId="07CC3463" w14:textId="3897A699" w:rsidR="001C0144" w:rsidRDefault="009C2345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2C85">
        <w:rPr>
          <w:sz w:val="24"/>
          <w:szCs w:val="24"/>
        </w:rPr>
        <w:t>Типового проекта 3.407.1-143.8.</w:t>
      </w:r>
      <w:r w:rsidR="001055B1">
        <w:rPr>
          <w:sz w:val="24"/>
          <w:szCs w:val="24"/>
        </w:rPr>
        <w:t>51</w:t>
      </w:r>
      <w:r w:rsidR="001C0144">
        <w:rPr>
          <w:sz w:val="26"/>
          <w:szCs w:val="26"/>
        </w:rPr>
        <w:t>;</w:t>
      </w:r>
    </w:p>
    <w:p w14:paraId="07CC3464" w14:textId="77777777" w:rsidR="001C0144" w:rsidRDefault="001C0144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7CC3465" w14:textId="7A3C3AF8" w:rsidR="001C0144" w:rsidRDefault="007C3778" w:rsidP="001C01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1C0144">
        <w:rPr>
          <w:sz w:val="24"/>
          <w:szCs w:val="24"/>
        </w:rPr>
        <w:t>.4. Упаковка, транспортирование, условия и сроки хранения.</w:t>
      </w:r>
    </w:p>
    <w:p w14:paraId="07CC3466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</w:t>
      </w:r>
      <w:bookmarkStart w:id="1" w:name="_GoBack"/>
      <w:bookmarkEnd w:id="1"/>
      <w:r>
        <w:rPr>
          <w:sz w:val="24"/>
          <w:szCs w:val="24"/>
        </w:rPr>
        <w:t>быть определены в договоре на поставку продукции.</w:t>
      </w:r>
    </w:p>
    <w:p w14:paraId="07CC3467" w14:textId="77777777"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07CC3468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CC3469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07CC346A" w14:textId="213F28AC" w:rsidR="001C0144" w:rsidRDefault="007C3778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1C0144">
        <w:rPr>
          <w:szCs w:val="24"/>
        </w:rPr>
        <w:t>.5. Каждая партия траверс должна подвергаться приемо-сдаточным испытаниям в соответствие с ГОСТ 23216-78.</w:t>
      </w:r>
    </w:p>
    <w:p w14:paraId="07CC346B" w14:textId="4602D534" w:rsidR="001C0144" w:rsidRDefault="007C3778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1C0144">
        <w:rPr>
          <w:szCs w:val="24"/>
        </w:rPr>
        <w:t>.6. Срок изготовления траверс должен быть не более полугода от момента поставки.</w:t>
      </w:r>
    </w:p>
    <w:p w14:paraId="07CC346C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CC346D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7CC346E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CC346F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C3470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7CC3471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CC3472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CC3473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Маркировка, состав технической и эксплуатационной документации.</w:t>
      </w:r>
    </w:p>
    <w:p w14:paraId="07CC3474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07CC3475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07CC3476" w14:textId="77777777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CC3477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CC3478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07CC3479" w14:textId="77777777"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07CC347A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CC347B" w14:textId="77777777"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CC347C" w14:textId="77777777" w:rsidR="001C0144" w:rsidRDefault="001C0144" w:rsidP="009409DE">
      <w:pPr>
        <w:pStyle w:val="ad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7CC347D" w14:textId="0A37E588"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CE1850">
        <w:rPr>
          <w:szCs w:val="24"/>
        </w:rPr>
        <w:t>ПАО</w:t>
      </w:r>
      <w:r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07CC347E" w14:textId="77777777" w:rsidR="001C0144" w:rsidRDefault="001C0144" w:rsidP="001C01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CC347F" w14:textId="77777777" w:rsidR="00562D55" w:rsidRPr="00CB6078" w:rsidRDefault="00562D55" w:rsidP="00451C4D">
      <w:pPr>
        <w:rPr>
          <w:sz w:val="26"/>
          <w:szCs w:val="26"/>
        </w:rPr>
      </w:pPr>
    </w:p>
    <w:p w14:paraId="07CC3480" w14:textId="77777777" w:rsidR="001D6900" w:rsidRDefault="001D6900" w:rsidP="00451C4D">
      <w:pPr>
        <w:rPr>
          <w:sz w:val="26"/>
          <w:szCs w:val="26"/>
        </w:rPr>
      </w:pPr>
    </w:p>
    <w:p w14:paraId="4ACF4E9B" w14:textId="77777777" w:rsidR="009409DE" w:rsidRDefault="009409DE" w:rsidP="00451C4D">
      <w:pPr>
        <w:rPr>
          <w:sz w:val="26"/>
          <w:szCs w:val="26"/>
        </w:rPr>
      </w:pPr>
    </w:p>
    <w:p w14:paraId="0E076B46" w14:textId="77777777" w:rsidR="009409DE" w:rsidRDefault="009409DE" w:rsidP="00451C4D">
      <w:pPr>
        <w:rPr>
          <w:sz w:val="26"/>
          <w:szCs w:val="26"/>
        </w:rPr>
      </w:pPr>
    </w:p>
    <w:p w14:paraId="4DAB2389" w14:textId="77777777" w:rsidR="009409DE" w:rsidRDefault="009409DE" w:rsidP="00451C4D">
      <w:pPr>
        <w:rPr>
          <w:sz w:val="26"/>
          <w:szCs w:val="26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5"/>
      </w:tblGrid>
      <w:tr w:rsidR="002B6580" w14:paraId="49BA5587" w14:textId="77777777" w:rsidTr="002B6580">
        <w:tc>
          <w:tcPr>
            <w:tcW w:w="5264" w:type="dxa"/>
            <w:hideMark/>
          </w:tcPr>
          <w:p w14:paraId="67EEF896" w14:textId="2F7011E0" w:rsidR="002B6580" w:rsidRDefault="007C3778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УРС</w:t>
            </w:r>
          </w:p>
        </w:tc>
        <w:tc>
          <w:tcPr>
            <w:tcW w:w="5265" w:type="dxa"/>
            <w:hideMark/>
          </w:tcPr>
          <w:p w14:paraId="55C38B0D" w14:textId="77777777" w:rsidR="002B6580" w:rsidRDefault="002B6580">
            <w:pPr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 Ю. Синельников</w:t>
            </w:r>
          </w:p>
        </w:tc>
      </w:tr>
    </w:tbl>
    <w:p w14:paraId="397F2712" w14:textId="77777777" w:rsidR="009409DE" w:rsidRPr="00CB6078" w:rsidRDefault="009409DE" w:rsidP="00451C4D">
      <w:pPr>
        <w:rPr>
          <w:sz w:val="26"/>
          <w:szCs w:val="26"/>
        </w:rPr>
      </w:pPr>
    </w:p>
    <w:sectPr w:rsidR="009409DE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CC3487" w14:textId="77777777" w:rsidR="00274F80" w:rsidRDefault="00274F80">
      <w:r>
        <w:separator/>
      </w:r>
    </w:p>
  </w:endnote>
  <w:endnote w:type="continuationSeparator" w:id="0">
    <w:p w14:paraId="07CC3488" w14:textId="77777777" w:rsidR="00274F80" w:rsidRDefault="0027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C3485" w14:textId="77777777" w:rsidR="00274F80" w:rsidRDefault="00274F80">
      <w:r>
        <w:separator/>
      </w:r>
    </w:p>
  </w:footnote>
  <w:footnote w:type="continuationSeparator" w:id="0">
    <w:p w14:paraId="07CC3486" w14:textId="77777777" w:rsidR="00274F80" w:rsidRDefault="0027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C348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CC348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05AB"/>
    <w:multiLevelType w:val="hybridMultilevel"/>
    <w:tmpl w:val="EB72FE06"/>
    <w:lvl w:ilvl="0" w:tplc="C596BB90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5822858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1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1A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55B1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27D0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14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F80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580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2EE0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87F"/>
    <w:rsid w:val="00587B52"/>
    <w:rsid w:val="00587D5B"/>
    <w:rsid w:val="00590397"/>
    <w:rsid w:val="005905B9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4CB9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1CB5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6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336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5B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D78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1F2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778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4A5"/>
    <w:rsid w:val="00822362"/>
    <w:rsid w:val="00822B83"/>
    <w:rsid w:val="0082481E"/>
    <w:rsid w:val="008251F8"/>
    <w:rsid w:val="0082648A"/>
    <w:rsid w:val="008270E4"/>
    <w:rsid w:val="008274AA"/>
    <w:rsid w:val="0082755E"/>
    <w:rsid w:val="008308C3"/>
    <w:rsid w:val="00832103"/>
    <w:rsid w:val="0083392E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712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9DE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96F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4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19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7F2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50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C85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67ED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0D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4F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3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C3440"/>
  <w15:docId w15:val="{F69919F8-22A3-40D7-8225-C8591BAC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8115-EF55-451F-B8F6-0C5B48305BF7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eb3e8e0-784a-4348-b8a9-74d788c4fa59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7383060-05DE-4045-9652-8F6A901D9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654F0-41E5-4727-9009-5D7EECB2D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DF4DC-52CD-4369-BBD7-19A9476FD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3</Pages>
  <Words>809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Апыхтин Роман Витальевич</cp:lastModifiedBy>
  <cp:revision>3</cp:revision>
  <cp:lastPrinted>2016-08-22T14:56:00Z</cp:lastPrinted>
  <dcterms:created xsi:type="dcterms:W3CDTF">2017-04-20T10:43:00Z</dcterms:created>
  <dcterms:modified xsi:type="dcterms:W3CDTF">2017-04-20T10:48:00Z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